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PADWORTH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assault and wounding against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Stephenes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</w:t>
      </w:r>
    </w:p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Stephenes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 both of Wendover, Buckinghamshire.</w:t>
      </w:r>
    </w:p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31524" w:rsidRDefault="00F31524" w:rsidP="00F3152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28 April 2016</w:t>
      </w:r>
    </w:p>
    <w:p w:rsidR="006B2F86" w:rsidRPr="00E71FC3" w:rsidRDefault="00F3152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524" w:rsidRDefault="00F31524" w:rsidP="00E71FC3">
      <w:pPr>
        <w:spacing w:after="0" w:line="240" w:lineRule="auto"/>
      </w:pPr>
      <w:r>
        <w:separator/>
      </w:r>
    </w:p>
  </w:endnote>
  <w:endnote w:type="continuationSeparator" w:id="0">
    <w:p w:rsidR="00F31524" w:rsidRDefault="00F315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524" w:rsidRDefault="00F31524" w:rsidP="00E71FC3">
      <w:pPr>
        <w:spacing w:after="0" w:line="240" w:lineRule="auto"/>
      </w:pPr>
      <w:r>
        <w:separator/>
      </w:r>
    </w:p>
  </w:footnote>
  <w:footnote w:type="continuationSeparator" w:id="0">
    <w:p w:rsidR="00F31524" w:rsidRDefault="00F315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24"/>
    <w:rsid w:val="00AB52E8"/>
    <w:rsid w:val="00B16D3F"/>
    <w:rsid w:val="00E71FC3"/>
    <w:rsid w:val="00EF4813"/>
    <w:rsid w:val="00F3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51601C-F2A1-4DF8-BEAE-4F8C7AA2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15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2016-05-17T21:22:00Z</dcterms:created>
  <dcterms:modified xsi:type="dcterms:W3CDTF">2016-05-17T21:23:00Z</dcterms:modified>
</cp:coreProperties>
</file>